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0DDCE" w14:textId="28132951" w:rsidR="001C3D1F" w:rsidRPr="005830B8" w:rsidRDefault="001C3D1F" w:rsidP="001C3D1F">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D555CE">
        <w:rPr>
          <w:rFonts w:ascii="Arial" w:hAnsi="Arial" w:cs="Arial"/>
          <w:b/>
          <w:bCs/>
          <w:sz w:val="24"/>
          <w:szCs w:val="24"/>
        </w:rPr>
        <w:t>1</w:t>
      </w:r>
      <w:r w:rsidRPr="00F32D6F">
        <w:rPr>
          <w:rFonts w:ascii="Arial" w:hAnsi="Arial" w:cs="Arial"/>
          <w:b/>
          <w:bCs/>
          <w:sz w:val="24"/>
          <w:szCs w:val="24"/>
        </w:rPr>
        <w:tab/>
      </w:r>
      <w:r w:rsidR="00F267B1" w:rsidRPr="00F267B1">
        <w:rPr>
          <w:rFonts w:ascii="Arial" w:hAnsi="Arial" w:cs="Arial"/>
          <w:b/>
          <w:bCs/>
          <w:sz w:val="24"/>
          <w:szCs w:val="24"/>
        </w:rPr>
        <w:t>S2-2508720</w:t>
      </w:r>
    </w:p>
    <w:p w14:paraId="74B9EFB0" w14:textId="50E5953B" w:rsidR="001C3D1F" w:rsidRPr="005830B8" w:rsidRDefault="00D555CE" w:rsidP="001C3D1F">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C3D1F">
        <w:rPr>
          <w:rFonts w:ascii="Arial" w:hAnsi="Arial" w:cs="Arial"/>
          <w:b/>
          <w:bCs/>
          <w:sz w:val="24"/>
        </w:rPr>
        <w:t xml:space="preserve"> – </w:t>
      </w:r>
      <w:r>
        <w:rPr>
          <w:rFonts w:ascii="Arial" w:hAnsi="Arial" w:cs="Arial"/>
          <w:b/>
          <w:bCs/>
          <w:sz w:val="24"/>
        </w:rPr>
        <w:t>17</w:t>
      </w:r>
      <w:r w:rsidR="001C3D1F">
        <w:rPr>
          <w:rFonts w:ascii="Arial" w:hAnsi="Arial" w:cs="Arial"/>
          <w:b/>
          <w:bCs/>
          <w:sz w:val="24"/>
        </w:rPr>
        <w:t xml:space="preserve"> </w:t>
      </w:r>
      <w:r>
        <w:rPr>
          <w:rFonts w:ascii="Arial" w:hAnsi="Arial" w:cs="Arial"/>
          <w:b/>
          <w:bCs/>
          <w:sz w:val="24"/>
        </w:rPr>
        <w:t>Oct</w:t>
      </w:r>
      <w:r w:rsidR="001C3D1F">
        <w:rPr>
          <w:rFonts w:ascii="Arial" w:hAnsi="Arial" w:cs="Arial"/>
          <w:b/>
          <w:bCs/>
          <w:sz w:val="24"/>
        </w:rPr>
        <w:t xml:space="preserve">, 2025, </w:t>
      </w:r>
      <w:r>
        <w:rPr>
          <w:rFonts w:ascii="Arial" w:hAnsi="Arial" w:cs="Arial"/>
          <w:b/>
          <w:bCs/>
          <w:sz w:val="24"/>
        </w:rPr>
        <w:t>Wuhan</w:t>
      </w:r>
      <w:r w:rsidR="001C3D1F" w:rsidRPr="001E2A0E">
        <w:rPr>
          <w:rFonts w:ascii="Arial" w:hAnsi="Arial" w:cs="Arial"/>
          <w:b/>
          <w:bCs/>
          <w:sz w:val="24"/>
        </w:rPr>
        <w:t xml:space="preserve">, </w:t>
      </w:r>
      <w:r>
        <w:rPr>
          <w:rFonts w:ascii="Arial" w:hAnsi="Arial" w:cs="Arial"/>
          <w:b/>
          <w:bCs/>
          <w:sz w:val="24"/>
        </w:rPr>
        <w:t>China</w:t>
      </w:r>
      <w:r w:rsidR="001C3D1F" w:rsidRPr="00F32D6F">
        <w:rPr>
          <w:rFonts w:ascii="Arial" w:hAnsi="Arial" w:cs="Arial"/>
          <w:b/>
          <w:bCs/>
          <w:sz w:val="24"/>
        </w:rPr>
        <w:tab/>
      </w:r>
    </w:p>
    <w:p w14:paraId="1C2D3A8F" w14:textId="77777777"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Samsung</w:t>
      </w:r>
    </w:p>
    <w:p w14:paraId="0E2C511A" w14:textId="6D056D25"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r w:rsidR="005E1EF1">
        <w:rPr>
          <w:rFonts w:ascii="Arial" w:hAnsi="Arial" w:cs="Arial"/>
          <w:b/>
        </w:rPr>
        <w:t>KI#1 Interim Agreements</w:t>
      </w:r>
    </w:p>
    <w:p w14:paraId="552FFB0E" w14:textId="60771D44" w:rsidR="001C3D1F" w:rsidRPr="00F32D6F" w:rsidRDefault="001C3D1F" w:rsidP="001C3D1F">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503F0">
        <w:rPr>
          <w:rFonts w:ascii="Arial" w:hAnsi="Arial" w:cs="Arial"/>
          <w:b/>
        </w:rPr>
        <w:t>Approval</w:t>
      </w:r>
    </w:p>
    <w:p w14:paraId="2CBF3329" w14:textId="03924342" w:rsidR="001C3D1F" w:rsidRPr="00F32D6F" w:rsidRDefault="001C3D1F" w:rsidP="001C3D1F">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highlight w:val="yellow"/>
        </w:rPr>
        <w:t>20</w:t>
      </w:r>
      <w:r w:rsidRPr="00FB7A41">
        <w:rPr>
          <w:rFonts w:ascii="Arial" w:hAnsi="Arial" w:cs="Arial"/>
          <w:b/>
          <w:highlight w:val="yellow"/>
        </w:rPr>
        <w:t>.</w:t>
      </w:r>
      <w:r>
        <w:rPr>
          <w:rFonts w:ascii="Arial" w:hAnsi="Arial" w:cs="Arial"/>
          <w:b/>
          <w:highlight w:val="yellow"/>
        </w:rPr>
        <w:t>5</w:t>
      </w:r>
      <w:r w:rsidRPr="00FB7A41">
        <w:rPr>
          <w:rFonts w:ascii="Arial" w:hAnsi="Arial" w:cs="Arial"/>
          <w:b/>
          <w:highlight w:val="yellow"/>
        </w:rPr>
        <w:t>.</w:t>
      </w:r>
      <w:r>
        <w:rPr>
          <w:rFonts w:ascii="Arial" w:hAnsi="Arial" w:cs="Arial"/>
          <w:b/>
          <w:highlight w:val="yellow"/>
        </w:rPr>
        <w:t>1</w:t>
      </w:r>
    </w:p>
    <w:p w14:paraId="3E1A7506" w14:textId="0BB6A2DC"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C3D1F">
        <w:rPr>
          <w:rFonts w:ascii="Arial" w:hAnsi="Arial" w:cs="Arial"/>
          <w:b/>
        </w:rPr>
        <w:t>FS_AmbientIoT_Ph2_ARC</w:t>
      </w:r>
      <w:r w:rsidRPr="00F32D6F">
        <w:rPr>
          <w:rFonts w:ascii="Arial" w:hAnsi="Arial" w:cs="Arial"/>
          <w:b/>
        </w:rPr>
        <w:t>/Rel-</w:t>
      </w:r>
      <w:r>
        <w:rPr>
          <w:rFonts w:ascii="Arial" w:hAnsi="Arial" w:cs="Arial"/>
          <w:b/>
        </w:rPr>
        <w:t>20</w:t>
      </w:r>
    </w:p>
    <w:p w14:paraId="231907E9" w14:textId="46ACA9CA" w:rsidR="009A4751" w:rsidRPr="00F32D6F" w:rsidRDefault="001C3D1F" w:rsidP="009A4751">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r w:rsidR="009A4751">
        <w:rPr>
          <w:rFonts w:ascii="Arial" w:hAnsi="Arial" w:cs="Arial"/>
          <w:i/>
        </w:rPr>
        <w:t xml:space="preserve">This contribution proposes </w:t>
      </w:r>
      <w:r w:rsidR="005E1EF1">
        <w:rPr>
          <w:rFonts w:ascii="Arial" w:hAnsi="Arial" w:cs="Arial"/>
          <w:i/>
        </w:rPr>
        <w:t xml:space="preserve">Interim </w:t>
      </w:r>
      <w:r w:rsidR="00F267B1">
        <w:rPr>
          <w:rFonts w:ascii="Arial" w:hAnsi="Arial" w:cs="Arial"/>
          <w:i/>
        </w:rPr>
        <w:t>Agreements</w:t>
      </w:r>
      <w:r w:rsidR="005E1EF1">
        <w:rPr>
          <w:rFonts w:ascii="Arial" w:hAnsi="Arial" w:cs="Arial"/>
          <w:i/>
        </w:rPr>
        <w:t xml:space="preserve"> for KI#1</w:t>
      </w:r>
      <w:r w:rsidR="009A4751" w:rsidRPr="002E5B2D">
        <w:rPr>
          <w:rFonts w:ascii="Arial" w:hAnsi="Arial" w:cs="Arial"/>
          <w:i/>
        </w:rPr>
        <w:t>.</w:t>
      </w:r>
    </w:p>
    <w:p w14:paraId="0C0DFD0B" w14:textId="77777777" w:rsidR="00F86808" w:rsidRPr="001C3D1F"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0B8736FD" w14:textId="136004B0" w:rsidR="00776C85" w:rsidRPr="00776C85" w:rsidRDefault="00A71029" w:rsidP="00B4202A">
      <w:pPr>
        <w:rPr>
          <w:rFonts w:eastAsia="맑은 고딕"/>
          <w:noProof/>
          <w:lang w:eastAsia="ko-KR"/>
        </w:rPr>
      </w:pPr>
      <w:r>
        <w:rPr>
          <w:rFonts w:eastAsia="맑은 고딕"/>
          <w:noProof/>
          <w:lang w:eastAsia="ko-KR"/>
        </w:rPr>
        <w:t>Rel-20 Architecture and precoedures for AmbientIoT Topology 2 can be derived based on Rel-19 partial conclusions and Rel-20 Architecture assumptions and KI agreements.</w:t>
      </w:r>
    </w:p>
    <w:p w14:paraId="0385B956" w14:textId="4E845CFE" w:rsidR="00D61A9B" w:rsidRDefault="00D61A9B"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15AB326A"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2425DA">
        <w:rPr>
          <w:lang w:val="en-US"/>
        </w:rPr>
        <w:t>700-30</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8BE154"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806727">
        <w:rPr>
          <w:rFonts w:ascii="Arial" w:hAnsi="Arial" w:cs="Arial"/>
          <w:color w:val="0000FF"/>
          <w:sz w:val="28"/>
          <w:szCs w:val="28"/>
          <w:lang w:val="fr-FR" w:eastAsia="zh-CN"/>
        </w:rPr>
        <w:t xml:space="preserve">first </w:t>
      </w:r>
      <w:r w:rsidRPr="00033F19">
        <w:rPr>
          <w:rFonts w:ascii="Arial" w:hAnsi="Arial" w:cs="Arial"/>
          <w:color w:val="0000FF"/>
          <w:sz w:val="28"/>
          <w:szCs w:val="28"/>
          <w:lang w:val="fr-FR"/>
        </w:rPr>
        <w:t xml:space="preserve">Change </w:t>
      </w:r>
      <w:r w:rsidR="00B33E64">
        <w:rPr>
          <w:rFonts w:ascii="Arial" w:hAnsi="Arial" w:cs="Arial"/>
          <w:color w:val="0000FF"/>
          <w:sz w:val="28"/>
          <w:szCs w:val="28"/>
          <w:lang w:val="fr-FR"/>
        </w:rPr>
        <w:t xml:space="preserve">(all new </w:t>
      </w:r>
      <w:proofErr w:type="spellStart"/>
      <w:r w:rsidR="00B33E64">
        <w:rPr>
          <w:rFonts w:ascii="Arial" w:hAnsi="Arial" w:cs="Arial"/>
          <w:color w:val="0000FF"/>
          <w:sz w:val="28"/>
          <w:szCs w:val="28"/>
          <w:lang w:val="fr-FR"/>
        </w:rPr>
        <w:t>text</w:t>
      </w:r>
      <w:proofErr w:type="spellEnd"/>
      <w:r w:rsidR="00B33E64">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42E2DD91" w14:textId="002B414A" w:rsidR="005E1EF1" w:rsidRDefault="005E1EF1" w:rsidP="005E1EF1">
      <w:pPr>
        <w:pStyle w:val="3"/>
      </w:pPr>
      <w:bookmarkStart w:id="0" w:name="_Toc207771817"/>
      <w:r>
        <w:t>7.1.Y</w:t>
      </w:r>
      <w:r>
        <w:tab/>
        <w:t>Agreed Principles for KI#</w:t>
      </w:r>
      <w:bookmarkEnd w:id="0"/>
      <w:r>
        <w:t>1</w:t>
      </w:r>
    </w:p>
    <w:p w14:paraId="5B30F14E" w14:textId="6D14513F" w:rsidR="005E1EF1" w:rsidRDefault="005E1EF1" w:rsidP="005E1EF1">
      <w:bookmarkStart w:id="1" w:name="_Toc207771818"/>
      <w:r>
        <w:t>The following principles apply for Topology 2:</w:t>
      </w:r>
    </w:p>
    <w:p w14:paraId="7FA62389" w14:textId="1D94B093" w:rsidR="005E1EF1" w:rsidRDefault="005E1EF1" w:rsidP="005E1EF1">
      <w:pPr>
        <w:pStyle w:val="B1"/>
      </w:pPr>
      <w:r>
        <w:t>-</w:t>
      </w:r>
      <w:r>
        <w:tab/>
        <w:t xml:space="preserve">The architecture and procedures for Ambient IoT defined in TS 23.369 [3] are used as a baseline for topology 2 support, with the difference that a UE Reader performs </w:t>
      </w:r>
      <w:proofErr w:type="spellStart"/>
      <w:r>
        <w:t>AIoT</w:t>
      </w:r>
      <w:proofErr w:type="spellEnd"/>
      <w:r>
        <w:t xml:space="preserve"> Service Operation requests from an AIOTF instead of a RAN Reader.</w:t>
      </w:r>
    </w:p>
    <w:p w14:paraId="23AE35AF" w14:textId="77777777" w:rsidR="005E1EF1" w:rsidRDefault="005E1EF1" w:rsidP="005E1EF1">
      <w:pPr>
        <w:pStyle w:val="B1"/>
      </w:pPr>
      <w:r>
        <w:t>-</w:t>
      </w:r>
      <w:r>
        <w:tab/>
        <w:t>Subscription Aspects:</w:t>
      </w:r>
    </w:p>
    <w:p w14:paraId="6D4E383D" w14:textId="77777777" w:rsidR="005E1EF1" w:rsidRDefault="005E1EF1" w:rsidP="005E1EF1">
      <w:pPr>
        <w:pStyle w:val="B2"/>
      </w:pPr>
      <w:r>
        <w:t>-</w:t>
      </w:r>
      <w:r>
        <w:tab/>
        <w:t>The UE subscription in the UDM will be extended with UE Reader subscription information, which consists of the following:</w:t>
      </w:r>
    </w:p>
    <w:p w14:paraId="6CD068CE" w14:textId="35B08898" w:rsidR="005E1EF1" w:rsidRDefault="005E1EF1" w:rsidP="005E1EF1">
      <w:pPr>
        <w:pStyle w:val="B3"/>
      </w:pPr>
      <w:r>
        <w:t>-</w:t>
      </w:r>
      <w:r>
        <w:tab/>
        <w:t>information indicating whether the UE is allowed to operate as a UE Reader.</w:t>
      </w:r>
    </w:p>
    <w:p w14:paraId="34CC976A" w14:textId="77777777" w:rsidR="00806727" w:rsidRDefault="00806727" w:rsidP="00806727">
      <w:pPr>
        <w:pStyle w:val="B3"/>
      </w:pPr>
      <w:r>
        <w:t>-</w:t>
      </w:r>
      <w:r>
        <w:tab/>
      </w:r>
      <w:proofErr w:type="spellStart"/>
      <w:r>
        <w:t>Additonal</w:t>
      </w:r>
      <w:proofErr w:type="spellEnd"/>
      <w:r>
        <w:t xml:space="preserve"> subscription information</w:t>
      </w:r>
      <w:r w:rsidRPr="005E1EF1">
        <w:t xml:space="preserve">, e.g. validity information, for the UE Reader is </w:t>
      </w:r>
      <w:r>
        <w:t>also needed for indicating whether the UE is allowed to operate as a UE Reader.</w:t>
      </w:r>
    </w:p>
    <w:p w14:paraId="12518F5D" w14:textId="77777777" w:rsidR="005E1EF1" w:rsidRDefault="005E1EF1" w:rsidP="005E1EF1">
      <w:pPr>
        <w:pStyle w:val="B2"/>
      </w:pPr>
      <w:r>
        <w:t>-</w:t>
      </w:r>
      <w:r>
        <w:tab/>
        <w:t>UE Reader subscription information is available to AMF and AIOTF.</w:t>
      </w:r>
    </w:p>
    <w:p w14:paraId="5DF5A53F" w14:textId="77777777" w:rsidR="005E1EF1" w:rsidRDefault="005E1EF1" w:rsidP="005E1EF1">
      <w:pPr>
        <w:pStyle w:val="B2"/>
      </w:pPr>
      <w:r>
        <w:t>-</w:t>
      </w:r>
      <w:r>
        <w:tab/>
        <w:t>If AMF receives, as part of the subscription information, the indication that the UE is authorized to operate as a UE Reader, then the AMF informs NG-RAN that the UE is authorized to operate as a UE Reader.</w:t>
      </w:r>
    </w:p>
    <w:p w14:paraId="33D14026" w14:textId="77777777" w:rsidR="005E1EF1" w:rsidRDefault="005E1EF1" w:rsidP="005E1EF1">
      <w:pPr>
        <w:pStyle w:val="B1"/>
      </w:pPr>
      <w:r>
        <w:t>-</w:t>
      </w:r>
      <w:r>
        <w:tab/>
        <w:t>Radio resource management for UE Reader operation:</w:t>
      </w:r>
    </w:p>
    <w:p w14:paraId="7D96B89C" w14:textId="77777777" w:rsidR="005E1EF1" w:rsidRDefault="005E1EF1" w:rsidP="005E1EF1">
      <w:pPr>
        <w:pStyle w:val="B2"/>
      </w:pPr>
      <w:r>
        <w:t>-</w:t>
      </w:r>
      <w:r>
        <w:tab/>
        <w:t xml:space="preserve">If the </w:t>
      </w:r>
      <w:proofErr w:type="spellStart"/>
      <w:r>
        <w:t>gNB</w:t>
      </w:r>
      <w:proofErr w:type="spellEnd"/>
      <w:r>
        <w:t xml:space="preserve"> has received the indication that a UE is authorized to operate as a UE Reader, then the </w:t>
      </w:r>
      <w:proofErr w:type="spellStart"/>
      <w:r>
        <w:t>gNB</w:t>
      </w:r>
      <w:proofErr w:type="spellEnd"/>
      <w:r>
        <w:t xml:space="preserve"> may assign radio resources to the UE for UE Reader operation.</w:t>
      </w:r>
    </w:p>
    <w:p w14:paraId="1A352B77" w14:textId="77777777" w:rsidR="005E1EF1" w:rsidRDefault="005E1EF1" w:rsidP="005E1EF1">
      <w:pPr>
        <w:pStyle w:val="B2"/>
      </w:pPr>
      <w:r>
        <w:t>-</w:t>
      </w:r>
      <w:r>
        <w:tab/>
        <w:t xml:space="preserve">The UE Reader is assumed to request radio resources for Reader operation (e.g., taking into account assistance information received from the AIOTF) from the </w:t>
      </w:r>
      <w:proofErr w:type="spellStart"/>
      <w:r>
        <w:t>gNB</w:t>
      </w:r>
      <w:proofErr w:type="spellEnd"/>
      <w:r>
        <w:t>.</w:t>
      </w:r>
    </w:p>
    <w:p w14:paraId="04D13233" w14:textId="6DD42E62" w:rsidR="005E1EF1" w:rsidRDefault="005E1EF1" w:rsidP="005E1EF1">
      <w:pPr>
        <w:pStyle w:val="NO"/>
      </w:pPr>
      <w:r>
        <w:lastRenderedPageBreak/>
        <w:t>NOTE 1:</w:t>
      </w:r>
      <w:r>
        <w:tab/>
        <w:t>Assistance information is specified in TS</w:t>
      </w:r>
      <w:r w:rsidRPr="007B6C12">
        <w:t> </w:t>
      </w:r>
      <w:r>
        <w:t>23.369</w:t>
      </w:r>
      <w:r w:rsidRPr="007B6C12">
        <w:t> </w:t>
      </w:r>
      <w:r>
        <w:t>[3].</w:t>
      </w:r>
    </w:p>
    <w:p w14:paraId="687F8A51" w14:textId="77777777" w:rsidR="005E1EF1" w:rsidRDefault="005E1EF1" w:rsidP="005E1EF1">
      <w:pPr>
        <w:pStyle w:val="NO"/>
      </w:pPr>
      <w:r>
        <w:t>NOTE 2:</w:t>
      </w:r>
      <w:r>
        <w:tab/>
        <w:t>The details of UE Reader radio resource management will be defined by RAN WG2.</w:t>
      </w:r>
    </w:p>
    <w:p w14:paraId="7FEA43AD" w14:textId="77777777" w:rsidR="005E1EF1" w:rsidRPr="007B6C12" w:rsidRDefault="005E1EF1" w:rsidP="005E1EF1">
      <w:r>
        <w:t>In the indirect connectivity architecture</w:t>
      </w:r>
      <w:r w:rsidRPr="007B6C12">
        <w:t xml:space="preserve"> </w:t>
      </w:r>
      <w:r>
        <w:t>m</w:t>
      </w:r>
      <w:r w:rsidRPr="007B6C12">
        <w:t>essages between the UE Reader and the AI</w:t>
      </w:r>
      <w:r>
        <w:t>O</w:t>
      </w:r>
      <w:r w:rsidRPr="007B6C12">
        <w:t>TF are delivered using RRC</w:t>
      </w:r>
      <w:r w:rsidRPr="005634D4">
        <w:t xml:space="preserve"> </w:t>
      </w:r>
      <w:r>
        <w:t>between UE and RRC</w:t>
      </w:r>
      <w:r w:rsidRPr="007B6C12">
        <w:t xml:space="preserve"> and </w:t>
      </w:r>
      <w:r>
        <w:t>NGAP</w:t>
      </w:r>
      <w:r w:rsidRPr="007B6C12">
        <w:t xml:space="preserve"> between </w:t>
      </w:r>
      <w:proofErr w:type="spellStart"/>
      <w:r w:rsidRPr="007B6C12">
        <w:t>gNB</w:t>
      </w:r>
      <w:proofErr w:type="spellEnd"/>
      <w:r w:rsidRPr="007B6C12">
        <w:t xml:space="preserve"> and </w:t>
      </w:r>
      <w:r>
        <w:t xml:space="preserve">AMF, and using an SBI interface between AMF and </w:t>
      </w:r>
      <w:r w:rsidRPr="007B6C12">
        <w:t>AI</w:t>
      </w:r>
      <w:r>
        <w:t>O</w:t>
      </w:r>
      <w:r w:rsidRPr="007B6C12">
        <w:t xml:space="preserve">TF. The related protocol stack </w:t>
      </w:r>
      <w:r>
        <w:t>is</w:t>
      </w:r>
      <w:r w:rsidRPr="007B6C12">
        <w:t xml:space="preserve"> shown in Figure </w:t>
      </w:r>
      <w:r>
        <w:t>7.1.y</w:t>
      </w:r>
      <w:r w:rsidRPr="007B6C12">
        <w:t>-1.</w:t>
      </w:r>
    </w:p>
    <w:p w14:paraId="59334685" w14:textId="77777777" w:rsidR="005E1EF1" w:rsidRPr="00806727" w:rsidRDefault="005E1EF1" w:rsidP="005E1EF1">
      <w:pPr>
        <w:pStyle w:val="TH"/>
        <w:rPr>
          <w:lang w:val="fr-FR"/>
        </w:rPr>
      </w:pPr>
      <w:r>
        <w:object w:dxaOrig="19335" w:dyaOrig="4980" w14:anchorId="62470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24.65pt" o:ole="">
            <v:imagedata r:id="rId8" o:title=""/>
          </v:shape>
          <o:OLEObject Type="Embed" ProgID="Visio.Drawing.15" ShapeID="_x0000_i1025" DrawAspect="Content" ObjectID="_1820933454" r:id="rId9"/>
        </w:object>
      </w:r>
      <w:r w:rsidRPr="00947E01">
        <w:t>Figure </w:t>
      </w:r>
      <w:r>
        <w:t>7.1.y</w:t>
      </w:r>
      <w:r w:rsidRPr="00947E01">
        <w:t>-1: Protocol Stack for the RRC option</w:t>
      </w:r>
    </w:p>
    <w:p w14:paraId="67DD1696" w14:textId="0F033C3E" w:rsidR="00806727" w:rsidRDefault="00806727" w:rsidP="00806727">
      <w:pPr>
        <w:rPr>
          <w:lang w:eastAsia="zh-CN"/>
        </w:rPr>
      </w:pPr>
    </w:p>
    <w:p w14:paraId="79D4ECDC" w14:textId="77777777" w:rsidR="00806727" w:rsidRPr="007B231E" w:rsidRDefault="00806727" w:rsidP="00806727">
      <w:r w:rsidRPr="007B231E">
        <w:rPr>
          <w:lang w:val="en-US" w:eastAsia="zh-CN"/>
        </w:rPr>
        <w:t>The following interim conclusion are agreed for the UE Reader authorization in Topology 2</w:t>
      </w:r>
      <w:r w:rsidRPr="007B231E">
        <w:t>:</w:t>
      </w:r>
    </w:p>
    <w:p w14:paraId="788FB3D2" w14:textId="77777777" w:rsidR="00806727" w:rsidRPr="007B231E" w:rsidRDefault="00806727" w:rsidP="00806727">
      <w:pPr>
        <w:pStyle w:val="B1"/>
      </w:pPr>
      <w:r w:rsidRPr="007B231E">
        <w:t>-</w:t>
      </w:r>
      <w:r w:rsidRPr="007B231E">
        <w:tab/>
        <w:t xml:space="preserve">The subscription data of UE Reader includes the indication that whether the UE is </w:t>
      </w:r>
      <w:r>
        <w:t xml:space="preserve">allowed </w:t>
      </w:r>
      <w:r w:rsidRPr="007B231E">
        <w:t xml:space="preserve">to act as an </w:t>
      </w:r>
      <w:proofErr w:type="spellStart"/>
      <w:r w:rsidRPr="007B231E">
        <w:t>AIoT</w:t>
      </w:r>
      <w:proofErr w:type="spellEnd"/>
      <w:r w:rsidRPr="007B231E">
        <w:t xml:space="preserve"> Reader.</w:t>
      </w:r>
    </w:p>
    <w:p w14:paraId="3BF281E4" w14:textId="77777777" w:rsidR="00806727" w:rsidRDefault="00806727" w:rsidP="00806727">
      <w:pPr>
        <w:pStyle w:val="B1"/>
      </w:pPr>
      <w:r w:rsidRPr="00BD4E79">
        <w:t>-</w:t>
      </w:r>
      <w:r w:rsidRPr="00BD4E79">
        <w:tab/>
        <w:t>The AMF provides the UE Reader authorization indication to the NG-RAN serving the UE Reader.</w:t>
      </w:r>
    </w:p>
    <w:p w14:paraId="0A2AE161" w14:textId="30923FC5" w:rsidR="00806727" w:rsidRDefault="00806727" w:rsidP="00806727">
      <w:pPr>
        <w:rPr>
          <w:lang w:eastAsia="zh-CN"/>
        </w:rPr>
      </w:pPr>
    </w:p>
    <w:p w14:paraId="5C1A592F" w14:textId="5F3CC394" w:rsidR="00A50D6C" w:rsidRPr="007B231E" w:rsidRDefault="00A50D6C" w:rsidP="00A50D6C">
      <w:r w:rsidRPr="007B231E">
        <w:rPr>
          <w:lang w:val="en-US" w:eastAsia="zh-CN"/>
        </w:rPr>
        <w:t xml:space="preserve">The following interim conclusion are agreed for the UE Reader </w:t>
      </w:r>
      <w:r>
        <w:rPr>
          <w:lang w:val="en-US" w:eastAsia="zh-CN"/>
        </w:rPr>
        <w:t>selection</w:t>
      </w:r>
      <w:r w:rsidRPr="007B231E">
        <w:rPr>
          <w:lang w:val="en-US" w:eastAsia="zh-CN"/>
        </w:rPr>
        <w:t xml:space="preserve"> in Topology 2</w:t>
      </w:r>
      <w:r w:rsidRPr="007B231E">
        <w:t>:</w:t>
      </w:r>
    </w:p>
    <w:p w14:paraId="37B44AE3" w14:textId="646DAAD5" w:rsidR="00021050" w:rsidRDefault="00021050" w:rsidP="00021050">
      <w:pPr>
        <w:pStyle w:val="B1"/>
      </w:pPr>
      <w:r>
        <w:t>-</w:t>
      </w:r>
      <w:r>
        <w:tab/>
      </w:r>
      <w:r w:rsidR="00A50D6C">
        <w:t xml:space="preserve">UE </w:t>
      </w:r>
      <w:r>
        <w:t>Reader selection</w:t>
      </w:r>
      <w:r w:rsidR="00A50D6C">
        <w:t xml:space="preserve"> by AIOTF</w:t>
      </w:r>
      <w:r>
        <w:t>:</w:t>
      </w:r>
      <w:r w:rsidR="00A50D6C">
        <w:t xml:space="preserve"> </w:t>
      </w:r>
    </w:p>
    <w:p w14:paraId="1AA9ACC0" w14:textId="11056CDA" w:rsidR="00021050" w:rsidRDefault="00021050" w:rsidP="00021050">
      <w:pPr>
        <w:pStyle w:val="B2"/>
      </w:pPr>
      <w:r>
        <w:t>-</w:t>
      </w:r>
      <w:r>
        <w:tab/>
      </w:r>
      <w:r w:rsidR="00A50D6C">
        <w:rPr>
          <w:rFonts w:eastAsiaTheme="minorEastAsia"/>
          <w:lang w:eastAsia="zh-CN"/>
        </w:rPr>
        <w:t>T</w:t>
      </w:r>
      <w:r w:rsidR="00A50D6C" w:rsidRPr="005B202C">
        <w:rPr>
          <w:rFonts w:eastAsiaTheme="minorEastAsia"/>
          <w:lang w:eastAsia="zh-CN"/>
        </w:rPr>
        <w:t>he</w:t>
      </w:r>
      <w:r w:rsidR="00A50D6C">
        <w:rPr>
          <w:rFonts w:eastAsiaTheme="minorEastAsia"/>
          <w:lang w:eastAsia="zh-CN"/>
        </w:rPr>
        <w:t xml:space="preserve"> AI</w:t>
      </w:r>
      <w:r w:rsidR="00A50D6C">
        <w:rPr>
          <w:rFonts w:eastAsiaTheme="minorEastAsia" w:hint="eastAsia"/>
          <w:lang w:eastAsia="zh-CN"/>
        </w:rPr>
        <w:t>O</w:t>
      </w:r>
      <w:r w:rsidR="00A50D6C">
        <w:rPr>
          <w:rFonts w:eastAsiaTheme="minorEastAsia"/>
          <w:lang w:eastAsia="zh-CN"/>
        </w:rPr>
        <w:t xml:space="preserve">TF selects the </w:t>
      </w:r>
      <w:r w:rsidR="00A50D6C">
        <w:rPr>
          <w:rFonts w:eastAsiaTheme="minorEastAsia" w:hint="eastAsia"/>
          <w:lang w:eastAsia="zh-CN"/>
        </w:rPr>
        <w:t>UE readers (</w:t>
      </w:r>
      <w:r w:rsidR="00A50D6C" w:rsidRPr="00AD2EFA">
        <w:rPr>
          <w:rFonts w:eastAsiaTheme="minorEastAsia"/>
          <w:lang w:eastAsia="zh-CN"/>
        </w:rPr>
        <w:t>e.g</w:t>
      </w:r>
      <w:r w:rsidR="00A50D6C">
        <w:rPr>
          <w:rFonts w:eastAsiaTheme="minorEastAsia"/>
          <w:lang w:eastAsia="zh-CN"/>
        </w:rPr>
        <w:t>.</w:t>
      </w:r>
      <w:r w:rsidR="00A50D6C" w:rsidRPr="00AD2EFA">
        <w:rPr>
          <w:rFonts w:eastAsiaTheme="minorEastAsia"/>
          <w:lang w:eastAsia="zh-CN"/>
        </w:rPr>
        <w:t xml:space="preserve"> candidate or final UE readers</w:t>
      </w:r>
      <w:r w:rsidR="00A50D6C">
        <w:rPr>
          <w:rFonts w:eastAsiaTheme="minorEastAsia" w:hint="eastAsia"/>
          <w:lang w:eastAsia="zh-CN"/>
        </w:rPr>
        <w:t>)</w:t>
      </w:r>
      <w:r w:rsidR="00A50D6C">
        <w:rPr>
          <w:rFonts w:eastAsiaTheme="minorEastAsia"/>
          <w:lang w:eastAsia="zh-CN"/>
        </w:rPr>
        <w:t xml:space="preserve"> and provides the selected UE Reader list to the RAN</w:t>
      </w:r>
      <w:r w:rsidR="00A50D6C" w:rsidRPr="00111925">
        <w:rPr>
          <w:rFonts w:eastAsiaTheme="minorEastAsia"/>
        </w:rPr>
        <w:t>.</w:t>
      </w:r>
    </w:p>
    <w:p w14:paraId="1B649EC9" w14:textId="48E5B2F5" w:rsidR="00A50D6C" w:rsidRDefault="00021050" w:rsidP="00A50D6C">
      <w:pPr>
        <w:pStyle w:val="B2"/>
      </w:pPr>
      <w:r>
        <w:t>-</w:t>
      </w:r>
      <w:r>
        <w:tab/>
      </w:r>
      <w:r w:rsidR="00A50D6C">
        <w:t>If a single UE Reader ID is provided by the AF via the NEF for the operation, then that is used as the selected Reader.</w:t>
      </w:r>
    </w:p>
    <w:p w14:paraId="7A5503C2" w14:textId="4F70BE10" w:rsidR="00021050" w:rsidRDefault="00A50D6C" w:rsidP="00A50D6C">
      <w:pPr>
        <w:pStyle w:val="B2"/>
      </w:pPr>
      <w:r>
        <w:t>-</w:t>
      </w:r>
      <w:r>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t>AIoT</w:t>
      </w:r>
      <w:proofErr w:type="spellEnd"/>
      <w:r>
        <w:t xml:space="preserve"> Devices last known location into account, etc.</w:t>
      </w:r>
    </w:p>
    <w:p w14:paraId="0F7ED8BC" w14:textId="2B4D25ED" w:rsidR="00A50D6C" w:rsidRPr="00A16C4C" w:rsidRDefault="00A50D6C" w:rsidP="00A50D6C">
      <w:pPr>
        <w:pStyle w:val="B1"/>
        <w:rPr>
          <w:rFonts w:eastAsiaTheme="minorEastAsia"/>
          <w:noProof/>
          <w:lang w:eastAsia="ko-KR"/>
        </w:rPr>
      </w:pPr>
      <w:r w:rsidRPr="00A16C4C">
        <w:t>-</w:t>
      </w:r>
      <w:r w:rsidRPr="00A16C4C">
        <w:tab/>
      </w:r>
      <w:r w:rsidRPr="00A16C4C">
        <w:rPr>
          <w:rFonts w:eastAsiaTheme="minorEastAsia" w:hint="eastAsia"/>
          <w:noProof/>
          <w:lang w:eastAsia="ko-KR"/>
        </w:rPr>
        <w:t xml:space="preserve">Information to be used for </w:t>
      </w:r>
      <w:r>
        <w:rPr>
          <w:rFonts w:eastAsiaTheme="minorEastAsia"/>
          <w:noProof/>
          <w:lang w:eastAsia="ko-KR"/>
        </w:rPr>
        <w:t xml:space="preserve">UE </w:t>
      </w:r>
      <w:r w:rsidRPr="00A16C4C">
        <w:rPr>
          <w:rFonts w:eastAsiaTheme="minorEastAsia" w:hint="eastAsia"/>
          <w:noProof/>
          <w:lang w:eastAsia="ko-KR"/>
        </w:rPr>
        <w:t>AIoT reader selection</w:t>
      </w:r>
      <w:r>
        <w:rPr>
          <w:rFonts w:eastAsiaTheme="minorEastAsia"/>
          <w:noProof/>
          <w:lang w:eastAsia="ko-KR"/>
        </w:rPr>
        <w:t>:</w:t>
      </w:r>
    </w:p>
    <w:p w14:paraId="104D4F02" w14:textId="77777777" w:rsidR="00A50D6C" w:rsidRPr="00A16C4C" w:rsidRDefault="00A50D6C" w:rsidP="00A50D6C">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one of the UE reader ID </w:t>
      </w:r>
      <w:r w:rsidRPr="00A16C4C">
        <w:rPr>
          <w:rFonts w:eastAsiaTheme="minorEastAsia"/>
          <w:noProof/>
          <w:lang w:eastAsia="ko-KR"/>
        </w:rPr>
        <w:t>or</w:t>
      </w:r>
      <w:r w:rsidRPr="00A16C4C">
        <w:rPr>
          <w:rFonts w:eastAsiaTheme="minorEastAsia" w:hint="eastAsia"/>
          <w:noProof/>
          <w:lang w:eastAsia="ko-KR"/>
        </w:rPr>
        <w:t xml:space="preserve"> the target </w:t>
      </w:r>
      <w:r w:rsidRPr="00A16C4C">
        <w:rPr>
          <w:rFonts w:eastAsiaTheme="minorEastAsia"/>
          <w:noProof/>
          <w:lang w:eastAsia="ko-KR"/>
        </w:rPr>
        <w:t>area information</w:t>
      </w:r>
      <w:r>
        <w:rPr>
          <w:rFonts w:eastAsiaTheme="minorEastAsia"/>
          <w:noProof/>
          <w:lang w:eastAsia="ko-KR"/>
        </w:rPr>
        <w:t>.</w:t>
      </w:r>
    </w:p>
    <w:bookmarkEnd w:id="1"/>
    <w:p w14:paraId="3B026696" w14:textId="77777777" w:rsidR="005C0FF1" w:rsidRPr="005E1EF1" w:rsidRDefault="005C0FF1">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BA9E3" w14:textId="77777777" w:rsidR="003F7E3E" w:rsidRDefault="003F7E3E">
      <w:pPr>
        <w:spacing w:after="0"/>
      </w:pPr>
      <w:r>
        <w:separator/>
      </w:r>
    </w:p>
  </w:endnote>
  <w:endnote w:type="continuationSeparator" w:id="0">
    <w:p w14:paraId="1C0FFE5F" w14:textId="77777777" w:rsidR="003F7E3E" w:rsidRDefault="003F7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ACB0" w14:textId="77777777" w:rsidR="003F7E3E" w:rsidRDefault="003F7E3E">
      <w:pPr>
        <w:spacing w:after="0"/>
      </w:pPr>
      <w:r>
        <w:separator/>
      </w:r>
    </w:p>
  </w:footnote>
  <w:footnote w:type="continuationSeparator" w:id="0">
    <w:p w14:paraId="303BF626" w14:textId="77777777" w:rsidR="003F7E3E" w:rsidRDefault="003F7E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1847"/>
    <w:rsid w:val="00014D24"/>
    <w:rsid w:val="00017D40"/>
    <w:rsid w:val="00020A59"/>
    <w:rsid w:val="00020E3E"/>
    <w:rsid w:val="00021050"/>
    <w:rsid w:val="00022E4A"/>
    <w:rsid w:val="000304CB"/>
    <w:rsid w:val="000306BD"/>
    <w:rsid w:val="00032790"/>
    <w:rsid w:val="000328D8"/>
    <w:rsid w:val="00033F19"/>
    <w:rsid w:val="00034249"/>
    <w:rsid w:val="00040AB1"/>
    <w:rsid w:val="0004103F"/>
    <w:rsid w:val="00041098"/>
    <w:rsid w:val="00043883"/>
    <w:rsid w:val="0004626D"/>
    <w:rsid w:val="00046C96"/>
    <w:rsid w:val="000477E9"/>
    <w:rsid w:val="00051EE7"/>
    <w:rsid w:val="0005261E"/>
    <w:rsid w:val="00053553"/>
    <w:rsid w:val="00055B81"/>
    <w:rsid w:val="000567B6"/>
    <w:rsid w:val="000571F3"/>
    <w:rsid w:val="000617A4"/>
    <w:rsid w:val="000676EF"/>
    <w:rsid w:val="00070835"/>
    <w:rsid w:val="00072EB6"/>
    <w:rsid w:val="00074BA2"/>
    <w:rsid w:val="000756AE"/>
    <w:rsid w:val="0007625C"/>
    <w:rsid w:val="000828A0"/>
    <w:rsid w:val="00085747"/>
    <w:rsid w:val="0008740A"/>
    <w:rsid w:val="00091760"/>
    <w:rsid w:val="0009278B"/>
    <w:rsid w:val="000930F1"/>
    <w:rsid w:val="000951B4"/>
    <w:rsid w:val="000A1A33"/>
    <w:rsid w:val="000A5CA2"/>
    <w:rsid w:val="000B019A"/>
    <w:rsid w:val="000B6310"/>
    <w:rsid w:val="000C6598"/>
    <w:rsid w:val="000C6DF3"/>
    <w:rsid w:val="000D1BF7"/>
    <w:rsid w:val="000D2F63"/>
    <w:rsid w:val="000D55AA"/>
    <w:rsid w:val="000E608B"/>
    <w:rsid w:val="000E6235"/>
    <w:rsid w:val="000F03B5"/>
    <w:rsid w:val="000F13A3"/>
    <w:rsid w:val="000F30AF"/>
    <w:rsid w:val="000F609C"/>
    <w:rsid w:val="000F73CB"/>
    <w:rsid w:val="000F76CD"/>
    <w:rsid w:val="00101D4C"/>
    <w:rsid w:val="001022C6"/>
    <w:rsid w:val="00102F10"/>
    <w:rsid w:val="0010319C"/>
    <w:rsid w:val="00107AAB"/>
    <w:rsid w:val="001123C0"/>
    <w:rsid w:val="00113C89"/>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5CE1"/>
    <w:rsid w:val="0014711F"/>
    <w:rsid w:val="00151453"/>
    <w:rsid w:val="00153B9C"/>
    <w:rsid w:val="00153F5B"/>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907D4"/>
    <w:rsid w:val="001A0BD7"/>
    <w:rsid w:val="001A3726"/>
    <w:rsid w:val="001A48C3"/>
    <w:rsid w:val="001B3924"/>
    <w:rsid w:val="001B4BC3"/>
    <w:rsid w:val="001B572D"/>
    <w:rsid w:val="001C3120"/>
    <w:rsid w:val="001C3D1F"/>
    <w:rsid w:val="001C41C0"/>
    <w:rsid w:val="001D283C"/>
    <w:rsid w:val="001D3633"/>
    <w:rsid w:val="001D6808"/>
    <w:rsid w:val="001E1EF1"/>
    <w:rsid w:val="001E3586"/>
    <w:rsid w:val="001E41F3"/>
    <w:rsid w:val="001E5A1C"/>
    <w:rsid w:val="001F6C37"/>
    <w:rsid w:val="001F6C9D"/>
    <w:rsid w:val="0020225A"/>
    <w:rsid w:val="002037DB"/>
    <w:rsid w:val="002044AA"/>
    <w:rsid w:val="0020689F"/>
    <w:rsid w:val="002074E4"/>
    <w:rsid w:val="002100CD"/>
    <w:rsid w:val="00210E61"/>
    <w:rsid w:val="00212717"/>
    <w:rsid w:val="00212FF7"/>
    <w:rsid w:val="00213DCC"/>
    <w:rsid w:val="00213F78"/>
    <w:rsid w:val="00214BC0"/>
    <w:rsid w:val="002151E1"/>
    <w:rsid w:val="0021631D"/>
    <w:rsid w:val="00217A4E"/>
    <w:rsid w:val="00225F6D"/>
    <w:rsid w:val="002264BB"/>
    <w:rsid w:val="0022693B"/>
    <w:rsid w:val="00230725"/>
    <w:rsid w:val="00232D54"/>
    <w:rsid w:val="0023318E"/>
    <w:rsid w:val="0024002C"/>
    <w:rsid w:val="002425DA"/>
    <w:rsid w:val="00242DA0"/>
    <w:rsid w:val="002442F1"/>
    <w:rsid w:val="00247347"/>
    <w:rsid w:val="00247FAF"/>
    <w:rsid w:val="00252B7A"/>
    <w:rsid w:val="0025324D"/>
    <w:rsid w:val="00262BAD"/>
    <w:rsid w:val="002633CD"/>
    <w:rsid w:val="0026641C"/>
    <w:rsid w:val="00266F06"/>
    <w:rsid w:val="002703D2"/>
    <w:rsid w:val="00275D12"/>
    <w:rsid w:val="002769F4"/>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FEC"/>
    <w:rsid w:val="002E138F"/>
    <w:rsid w:val="002E314B"/>
    <w:rsid w:val="002E677D"/>
    <w:rsid w:val="002E73C5"/>
    <w:rsid w:val="002E76C7"/>
    <w:rsid w:val="002F03A4"/>
    <w:rsid w:val="002F4A3B"/>
    <w:rsid w:val="002F4F4B"/>
    <w:rsid w:val="002F666F"/>
    <w:rsid w:val="003036F6"/>
    <w:rsid w:val="00303E0D"/>
    <w:rsid w:val="00306B2A"/>
    <w:rsid w:val="00307771"/>
    <w:rsid w:val="00311FA2"/>
    <w:rsid w:val="003153F4"/>
    <w:rsid w:val="003154B5"/>
    <w:rsid w:val="0031575F"/>
    <w:rsid w:val="00315A69"/>
    <w:rsid w:val="003226C8"/>
    <w:rsid w:val="003243C4"/>
    <w:rsid w:val="00324443"/>
    <w:rsid w:val="00324B09"/>
    <w:rsid w:val="00326316"/>
    <w:rsid w:val="00326F72"/>
    <w:rsid w:val="00331EA6"/>
    <w:rsid w:val="003320D9"/>
    <w:rsid w:val="00332BBF"/>
    <w:rsid w:val="00333834"/>
    <w:rsid w:val="003355A1"/>
    <w:rsid w:val="003376E6"/>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96F9F"/>
    <w:rsid w:val="003A3BFE"/>
    <w:rsid w:val="003A4540"/>
    <w:rsid w:val="003A5367"/>
    <w:rsid w:val="003A6A5D"/>
    <w:rsid w:val="003A6AC7"/>
    <w:rsid w:val="003A6BC0"/>
    <w:rsid w:val="003A7EB3"/>
    <w:rsid w:val="003B47C9"/>
    <w:rsid w:val="003B5263"/>
    <w:rsid w:val="003B6045"/>
    <w:rsid w:val="003C4AC1"/>
    <w:rsid w:val="003C6517"/>
    <w:rsid w:val="003D4FFB"/>
    <w:rsid w:val="003D7B7B"/>
    <w:rsid w:val="003E29EF"/>
    <w:rsid w:val="003E5273"/>
    <w:rsid w:val="003E6BFC"/>
    <w:rsid w:val="003E7F24"/>
    <w:rsid w:val="003F00E8"/>
    <w:rsid w:val="003F1A09"/>
    <w:rsid w:val="003F2A78"/>
    <w:rsid w:val="003F4B09"/>
    <w:rsid w:val="003F7E3E"/>
    <w:rsid w:val="003F7F79"/>
    <w:rsid w:val="00401CBC"/>
    <w:rsid w:val="00401FDD"/>
    <w:rsid w:val="0040388F"/>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474"/>
    <w:rsid w:val="00451EAC"/>
    <w:rsid w:val="004529CB"/>
    <w:rsid w:val="00454286"/>
    <w:rsid w:val="004543B0"/>
    <w:rsid w:val="00455C18"/>
    <w:rsid w:val="00456CE9"/>
    <w:rsid w:val="0046152F"/>
    <w:rsid w:val="00462ECB"/>
    <w:rsid w:val="00463041"/>
    <w:rsid w:val="0046307F"/>
    <w:rsid w:val="004659A0"/>
    <w:rsid w:val="00465E41"/>
    <w:rsid w:val="00471926"/>
    <w:rsid w:val="00472D97"/>
    <w:rsid w:val="00472DF6"/>
    <w:rsid w:val="004731CB"/>
    <w:rsid w:val="0047695F"/>
    <w:rsid w:val="00480C9F"/>
    <w:rsid w:val="004818B1"/>
    <w:rsid w:val="00484816"/>
    <w:rsid w:val="00486FED"/>
    <w:rsid w:val="0049014B"/>
    <w:rsid w:val="0049211E"/>
    <w:rsid w:val="00492762"/>
    <w:rsid w:val="00493B9E"/>
    <w:rsid w:val="0049586D"/>
    <w:rsid w:val="0049670D"/>
    <w:rsid w:val="004A2F01"/>
    <w:rsid w:val="004A6CE2"/>
    <w:rsid w:val="004A7560"/>
    <w:rsid w:val="004B237C"/>
    <w:rsid w:val="004B3E95"/>
    <w:rsid w:val="004B46B0"/>
    <w:rsid w:val="004B4F9F"/>
    <w:rsid w:val="004B676C"/>
    <w:rsid w:val="004C4482"/>
    <w:rsid w:val="004C62E4"/>
    <w:rsid w:val="004C71CD"/>
    <w:rsid w:val="004C72F9"/>
    <w:rsid w:val="004C776D"/>
    <w:rsid w:val="004D2FA1"/>
    <w:rsid w:val="004D4B47"/>
    <w:rsid w:val="004D6F5F"/>
    <w:rsid w:val="004E09E9"/>
    <w:rsid w:val="004E1F3A"/>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3ABB"/>
    <w:rsid w:val="00540D15"/>
    <w:rsid w:val="00542C7C"/>
    <w:rsid w:val="00546BAB"/>
    <w:rsid w:val="00550724"/>
    <w:rsid w:val="00550C60"/>
    <w:rsid w:val="00550DC8"/>
    <w:rsid w:val="005553EE"/>
    <w:rsid w:val="00555A2C"/>
    <w:rsid w:val="00555F90"/>
    <w:rsid w:val="0056068D"/>
    <w:rsid w:val="00561167"/>
    <w:rsid w:val="00563633"/>
    <w:rsid w:val="005660BD"/>
    <w:rsid w:val="00567FC9"/>
    <w:rsid w:val="00571A2E"/>
    <w:rsid w:val="005726FA"/>
    <w:rsid w:val="00573DD0"/>
    <w:rsid w:val="00580618"/>
    <w:rsid w:val="00583267"/>
    <w:rsid w:val="005857F7"/>
    <w:rsid w:val="00585A3E"/>
    <w:rsid w:val="00585F13"/>
    <w:rsid w:val="0058703A"/>
    <w:rsid w:val="00587BD8"/>
    <w:rsid w:val="0059050C"/>
    <w:rsid w:val="0059781F"/>
    <w:rsid w:val="005A0F0E"/>
    <w:rsid w:val="005A1A29"/>
    <w:rsid w:val="005A3F92"/>
    <w:rsid w:val="005A634A"/>
    <w:rsid w:val="005A6667"/>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1EF1"/>
    <w:rsid w:val="005E2164"/>
    <w:rsid w:val="005E2B3E"/>
    <w:rsid w:val="005E2C44"/>
    <w:rsid w:val="005E4909"/>
    <w:rsid w:val="005E658C"/>
    <w:rsid w:val="005F2A63"/>
    <w:rsid w:val="005F44FE"/>
    <w:rsid w:val="005F598D"/>
    <w:rsid w:val="005F66DA"/>
    <w:rsid w:val="005F6AA2"/>
    <w:rsid w:val="005F6E6A"/>
    <w:rsid w:val="00600803"/>
    <w:rsid w:val="00600BAE"/>
    <w:rsid w:val="00600CAD"/>
    <w:rsid w:val="00600DC4"/>
    <w:rsid w:val="00603946"/>
    <w:rsid w:val="0060466E"/>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188F"/>
    <w:rsid w:val="00642835"/>
    <w:rsid w:val="00644B6A"/>
    <w:rsid w:val="00645462"/>
    <w:rsid w:val="00647AAA"/>
    <w:rsid w:val="0065003E"/>
    <w:rsid w:val="006503F0"/>
    <w:rsid w:val="00650C6F"/>
    <w:rsid w:val="00650ECA"/>
    <w:rsid w:val="006518BB"/>
    <w:rsid w:val="00651E71"/>
    <w:rsid w:val="006528DC"/>
    <w:rsid w:val="00652B9E"/>
    <w:rsid w:val="00660ED9"/>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950"/>
    <w:rsid w:val="006A0FAB"/>
    <w:rsid w:val="006A0FCF"/>
    <w:rsid w:val="006A4356"/>
    <w:rsid w:val="006A4747"/>
    <w:rsid w:val="006B0B45"/>
    <w:rsid w:val="006B195D"/>
    <w:rsid w:val="006B2197"/>
    <w:rsid w:val="006B2607"/>
    <w:rsid w:val="006B505D"/>
    <w:rsid w:val="006B5321"/>
    <w:rsid w:val="006B59A2"/>
    <w:rsid w:val="006C7281"/>
    <w:rsid w:val="006C774C"/>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5EB4"/>
    <w:rsid w:val="00726656"/>
    <w:rsid w:val="00727055"/>
    <w:rsid w:val="00727578"/>
    <w:rsid w:val="007350D0"/>
    <w:rsid w:val="00740881"/>
    <w:rsid w:val="00740C00"/>
    <w:rsid w:val="00743921"/>
    <w:rsid w:val="00743AC0"/>
    <w:rsid w:val="00743EF2"/>
    <w:rsid w:val="00744CA9"/>
    <w:rsid w:val="007454CA"/>
    <w:rsid w:val="0074552B"/>
    <w:rsid w:val="007479F4"/>
    <w:rsid w:val="00751865"/>
    <w:rsid w:val="007535A5"/>
    <w:rsid w:val="00757B45"/>
    <w:rsid w:val="007600DB"/>
    <w:rsid w:val="00765151"/>
    <w:rsid w:val="00765F8B"/>
    <w:rsid w:val="00770A40"/>
    <w:rsid w:val="00774AF9"/>
    <w:rsid w:val="00775928"/>
    <w:rsid w:val="00776C85"/>
    <w:rsid w:val="00780D92"/>
    <w:rsid w:val="00782354"/>
    <w:rsid w:val="00787595"/>
    <w:rsid w:val="00792F03"/>
    <w:rsid w:val="00793E79"/>
    <w:rsid w:val="007947EA"/>
    <w:rsid w:val="007A0E2F"/>
    <w:rsid w:val="007A4A08"/>
    <w:rsid w:val="007A5438"/>
    <w:rsid w:val="007A624F"/>
    <w:rsid w:val="007A7324"/>
    <w:rsid w:val="007B044D"/>
    <w:rsid w:val="007B0628"/>
    <w:rsid w:val="007B23AB"/>
    <w:rsid w:val="007B4183"/>
    <w:rsid w:val="007B512A"/>
    <w:rsid w:val="007B6249"/>
    <w:rsid w:val="007B7350"/>
    <w:rsid w:val="007C2097"/>
    <w:rsid w:val="007C2CDC"/>
    <w:rsid w:val="007C3964"/>
    <w:rsid w:val="007C457E"/>
    <w:rsid w:val="007D069A"/>
    <w:rsid w:val="007D2D5A"/>
    <w:rsid w:val="007E0DCE"/>
    <w:rsid w:val="007E120F"/>
    <w:rsid w:val="007E3824"/>
    <w:rsid w:val="007E45C5"/>
    <w:rsid w:val="007E4DFF"/>
    <w:rsid w:val="007F0C3B"/>
    <w:rsid w:val="007F151F"/>
    <w:rsid w:val="007F1EEE"/>
    <w:rsid w:val="007F2599"/>
    <w:rsid w:val="007F2F9C"/>
    <w:rsid w:val="007F380E"/>
    <w:rsid w:val="007F4D48"/>
    <w:rsid w:val="007F6655"/>
    <w:rsid w:val="00800104"/>
    <w:rsid w:val="00805B6A"/>
    <w:rsid w:val="00806727"/>
    <w:rsid w:val="00811344"/>
    <w:rsid w:val="00817868"/>
    <w:rsid w:val="008205FA"/>
    <w:rsid w:val="00821578"/>
    <w:rsid w:val="00823240"/>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245"/>
    <w:rsid w:val="008527EA"/>
    <w:rsid w:val="0085467E"/>
    <w:rsid w:val="00855ADA"/>
    <w:rsid w:val="00856B98"/>
    <w:rsid w:val="00857EF1"/>
    <w:rsid w:val="0086025C"/>
    <w:rsid w:val="00863BF6"/>
    <w:rsid w:val="00867873"/>
    <w:rsid w:val="00870658"/>
    <w:rsid w:val="00870EE7"/>
    <w:rsid w:val="00871A78"/>
    <w:rsid w:val="0087436C"/>
    <w:rsid w:val="008774D3"/>
    <w:rsid w:val="00881928"/>
    <w:rsid w:val="00881AEE"/>
    <w:rsid w:val="008842D7"/>
    <w:rsid w:val="008854B9"/>
    <w:rsid w:val="008875E1"/>
    <w:rsid w:val="00892537"/>
    <w:rsid w:val="008933C4"/>
    <w:rsid w:val="008934F2"/>
    <w:rsid w:val="0089368E"/>
    <w:rsid w:val="008A004B"/>
    <w:rsid w:val="008A0451"/>
    <w:rsid w:val="008A1B4D"/>
    <w:rsid w:val="008A3A99"/>
    <w:rsid w:val="008A4A0E"/>
    <w:rsid w:val="008A5E86"/>
    <w:rsid w:val="008A65AB"/>
    <w:rsid w:val="008B1118"/>
    <w:rsid w:val="008B25C7"/>
    <w:rsid w:val="008B3DB0"/>
    <w:rsid w:val="008B43BC"/>
    <w:rsid w:val="008B4B06"/>
    <w:rsid w:val="008B4E2B"/>
    <w:rsid w:val="008C0B53"/>
    <w:rsid w:val="008C59A5"/>
    <w:rsid w:val="008D2ED9"/>
    <w:rsid w:val="008D5EFB"/>
    <w:rsid w:val="008E0646"/>
    <w:rsid w:val="008E259A"/>
    <w:rsid w:val="008E25FE"/>
    <w:rsid w:val="008E448A"/>
    <w:rsid w:val="008F0CBB"/>
    <w:rsid w:val="008F0CD9"/>
    <w:rsid w:val="008F1BAD"/>
    <w:rsid w:val="008F33A2"/>
    <w:rsid w:val="008F647C"/>
    <w:rsid w:val="008F686C"/>
    <w:rsid w:val="008F78F4"/>
    <w:rsid w:val="008F7B65"/>
    <w:rsid w:val="00903370"/>
    <w:rsid w:val="0090342D"/>
    <w:rsid w:val="00904843"/>
    <w:rsid w:val="00906914"/>
    <w:rsid w:val="00907B2C"/>
    <w:rsid w:val="009173C8"/>
    <w:rsid w:val="0091796C"/>
    <w:rsid w:val="00930E04"/>
    <w:rsid w:val="00937AB5"/>
    <w:rsid w:val="009432A3"/>
    <w:rsid w:val="00944AC2"/>
    <w:rsid w:val="009451E3"/>
    <w:rsid w:val="009534F4"/>
    <w:rsid w:val="00957D6A"/>
    <w:rsid w:val="00960F9E"/>
    <w:rsid w:val="0096107C"/>
    <w:rsid w:val="00963F6C"/>
    <w:rsid w:val="0097474E"/>
    <w:rsid w:val="00980153"/>
    <w:rsid w:val="0098295E"/>
    <w:rsid w:val="009902B0"/>
    <w:rsid w:val="00992E42"/>
    <w:rsid w:val="009937EF"/>
    <w:rsid w:val="009947C8"/>
    <w:rsid w:val="00994EAA"/>
    <w:rsid w:val="00997177"/>
    <w:rsid w:val="009978AA"/>
    <w:rsid w:val="0099792E"/>
    <w:rsid w:val="009A012E"/>
    <w:rsid w:val="009A0938"/>
    <w:rsid w:val="009A4751"/>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54AB"/>
    <w:rsid w:val="009F7FF6"/>
    <w:rsid w:val="00A00BEF"/>
    <w:rsid w:val="00A01544"/>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0D6C"/>
    <w:rsid w:val="00A53B9E"/>
    <w:rsid w:val="00A56328"/>
    <w:rsid w:val="00A56684"/>
    <w:rsid w:val="00A62E93"/>
    <w:rsid w:val="00A64A8E"/>
    <w:rsid w:val="00A65E7B"/>
    <w:rsid w:val="00A66377"/>
    <w:rsid w:val="00A66BF9"/>
    <w:rsid w:val="00A71029"/>
    <w:rsid w:val="00A71465"/>
    <w:rsid w:val="00A73242"/>
    <w:rsid w:val="00A75419"/>
    <w:rsid w:val="00A77649"/>
    <w:rsid w:val="00A81871"/>
    <w:rsid w:val="00A823B2"/>
    <w:rsid w:val="00A82A87"/>
    <w:rsid w:val="00A8322D"/>
    <w:rsid w:val="00A8394A"/>
    <w:rsid w:val="00A858CC"/>
    <w:rsid w:val="00A85D93"/>
    <w:rsid w:val="00A90FA9"/>
    <w:rsid w:val="00AA4A2C"/>
    <w:rsid w:val="00AA7124"/>
    <w:rsid w:val="00AB15A8"/>
    <w:rsid w:val="00AB1F02"/>
    <w:rsid w:val="00AB6267"/>
    <w:rsid w:val="00AB630E"/>
    <w:rsid w:val="00AB6534"/>
    <w:rsid w:val="00AB74D8"/>
    <w:rsid w:val="00AC4BBE"/>
    <w:rsid w:val="00AC586C"/>
    <w:rsid w:val="00AC7AE7"/>
    <w:rsid w:val="00AD0F3E"/>
    <w:rsid w:val="00AD135B"/>
    <w:rsid w:val="00AD2587"/>
    <w:rsid w:val="00AD2965"/>
    <w:rsid w:val="00AD384E"/>
    <w:rsid w:val="00AD5993"/>
    <w:rsid w:val="00AD6217"/>
    <w:rsid w:val="00AD7B38"/>
    <w:rsid w:val="00AD7C25"/>
    <w:rsid w:val="00AD7C56"/>
    <w:rsid w:val="00AE25AF"/>
    <w:rsid w:val="00AE3BB4"/>
    <w:rsid w:val="00AE4432"/>
    <w:rsid w:val="00AE53E6"/>
    <w:rsid w:val="00AE545D"/>
    <w:rsid w:val="00AE7799"/>
    <w:rsid w:val="00AF0DF9"/>
    <w:rsid w:val="00AF1815"/>
    <w:rsid w:val="00AF32F0"/>
    <w:rsid w:val="00AF391D"/>
    <w:rsid w:val="00AF3D32"/>
    <w:rsid w:val="00AF4708"/>
    <w:rsid w:val="00AF7054"/>
    <w:rsid w:val="00B00023"/>
    <w:rsid w:val="00B03171"/>
    <w:rsid w:val="00B032B4"/>
    <w:rsid w:val="00B03627"/>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525B"/>
    <w:rsid w:val="00B36BCE"/>
    <w:rsid w:val="00B3716C"/>
    <w:rsid w:val="00B4202A"/>
    <w:rsid w:val="00B42909"/>
    <w:rsid w:val="00B43726"/>
    <w:rsid w:val="00B442BD"/>
    <w:rsid w:val="00B46356"/>
    <w:rsid w:val="00B5677A"/>
    <w:rsid w:val="00B574AA"/>
    <w:rsid w:val="00B57D17"/>
    <w:rsid w:val="00B65272"/>
    <w:rsid w:val="00B66B75"/>
    <w:rsid w:val="00B66D06"/>
    <w:rsid w:val="00B727A9"/>
    <w:rsid w:val="00B754CE"/>
    <w:rsid w:val="00B8024E"/>
    <w:rsid w:val="00B80948"/>
    <w:rsid w:val="00B82124"/>
    <w:rsid w:val="00B826E0"/>
    <w:rsid w:val="00B83A67"/>
    <w:rsid w:val="00B9210C"/>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201"/>
    <w:rsid w:val="00C35B9B"/>
    <w:rsid w:val="00C36520"/>
    <w:rsid w:val="00C37213"/>
    <w:rsid w:val="00C3760C"/>
    <w:rsid w:val="00C40B89"/>
    <w:rsid w:val="00C41CA0"/>
    <w:rsid w:val="00C426D3"/>
    <w:rsid w:val="00C426FC"/>
    <w:rsid w:val="00C42B11"/>
    <w:rsid w:val="00C432F6"/>
    <w:rsid w:val="00C46217"/>
    <w:rsid w:val="00C46EA9"/>
    <w:rsid w:val="00C50094"/>
    <w:rsid w:val="00C51EED"/>
    <w:rsid w:val="00C524DD"/>
    <w:rsid w:val="00C53F88"/>
    <w:rsid w:val="00C603FA"/>
    <w:rsid w:val="00C62ADB"/>
    <w:rsid w:val="00C63597"/>
    <w:rsid w:val="00C64FFE"/>
    <w:rsid w:val="00C650C7"/>
    <w:rsid w:val="00C661B6"/>
    <w:rsid w:val="00C662CD"/>
    <w:rsid w:val="00C66F0E"/>
    <w:rsid w:val="00C675D3"/>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86C9C"/>
    <w:rsid w:val="00C90243"/>
    <w:rsid w:val="00C932AF"/>
    <w:rsid w:val="00C937E4"/>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B5C"/>
    <w:rsid w:val="00CB6DA3"/>
    <w:rsid w:val="00CC055B"/>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FDE"/>
    <w:rsid w:val="00CE21CA"/>
    <w:rsid w:val="00CE4AC3"/>
    <w:rsid w:val="00CE6376"/>
    <w:rsid w:val="00CF11A1"/>
    <w:rsid w:val="00CF27D1"/>
    <w:rsid w:val="00CF3DBD"/>
    <w:rsid w:val="00CF5772"/>
    <w:rsid w:val="00CF608B"/>
    <w:rsid w:val="00CF7ECD"/>
    <w:rsid w:val="00D00C0D"/>
    <w:rsid w:val="00D01137"/>
    <w:rsid w:val="00D02A21"/>
    <w:rsid w:val="00D02DAB"/>
    <w:rsid w:val="00D0599A"/>
    <w:rsid w:val="00D10C34"/>
    <w:rsid w:val="00D11E9F"/>
    <w:rsid w:val="00D16079"/>
    <w:rsid w:val="00D1799D"/>
    <w:rsid w:val="00D17B7A"/>
    <w:rsid w:val="00D21A79"/>
    <w:rsid w:val="00D2215D"/>
    <w:rsid w:val="00D24227"/>
    <w:rsid w:val="00D27AF0"/>
    <w:rsid w:val="00D31A15"/>
    <w:rsid w:val="00D31D6A"/>
    <w:rsid w:val="00D32FD4"/>
    <w:rsid w:val="00D347AA"/>
    <w:rsid w:val="00D35B3B"/>
    <w:rsid w:val="00D35F6D"/>
    <w:rsid w:val="00D407B1"/>
    <w:rsid w:val="00D41692"/>
    <w:rsid w:val="00D421F9"/>
    <w:rsid w:val="00D432D0"/>
    <w:rsid w:val="00D546D8"/>
    <w:rsid w:val="00D555CE"/>
    <w:rsid w:val="00D5590C"/>
    <w:rsid w:val="00D55CE5"/>
    <w:rsid w:val="00D5658D"/>
    <w:rsid w:val="00D609A1"/>
    <w:rsid w:val="00D60F03"/>
    <w:rsid w:val="00D61323"/>
    <w:rsid w:val="00D61A9B"/>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9482D"/>
    <w:rsid w:val="00DA033B"/>
    <w:rsid w:val="00DA0E06"/>
    <w:rsid w:val="00DA487E"/>
    <w:rsid w:val="00DA4A78"/>
    <w:rsid w:val="00DA75EC"/>
    <w:rsid w:val="00DB0D58"/>
    <w:rsid w:val="00DC0A3D"/>
    <w:rsid w:val="00DC492A"/>
    <w:rsid w:val="00DC6CFF"/>
    <w:rsid w:val="00DD3DF8"/>
    <w:rsid w:val="00DD5270"/>
    <w:rsid w:val="00DE10A8"/>
    <w:rsid w:val="00DE20BC"/>
    <w:rsid w:val="00DE29CC"/>
    <w:rsid w:val="00DE3D37"/>
    <w:rsid w:val="00DE5C93"/>
    <w:rsid w:val="00DF2085"/>
    <w:rsid w:val="00DF2C4E"/>
    <w:rsid w:val="00DF4679"/>
    <w:rsid w:val="00DF5C49"/>
    <w:rsid w:val="00DF6508"/>
    <w:rsid w:val="00E00442"/>
    <w:rsid w:val="00E068F5"/>
    <w:rsid w:val="00E131D0"/>
    <w:rsid w:val="00E14E86"/>
    <w:rsid w:val="00E20CD5"/>
    <w:rsid w:val="00E22736"/>
    <w:rsid w:val="00E23FAA"/>
    <w:rsid w:val="00E25F12"/>
    <w:rsid w:val="00E30F50"/>
    <w:rsid w:val="00E34414"/>
    <w:rsid w:val="00E36FE9"/>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1A16"/>
    <w:rsid w:val="00E71D8C"/>
    <w:rsid w:val="00E71EC8"/>
    <w:rsid w:val="00E7234B"/>
    <w:rsid w:val="00E81BF9"/>
    <w:rsid w:val="00E84466"/>
    <w:rsid w:val="00E90FCB"/>
    <w:rsid w:val="00EA678E"/>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2DAE"/>
    <w:rsid w:val="00EE317D"/>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67B1"/>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6DF2"/>
    <w:rsid w:val="00F700AB"/>
    <w:rsid w:val="00F7104D"/>
    <w:rsid w:val="00F7167F"/>
    <w:rsid w:val="00F720D4"/>
    <w:rsid w:val="00F779A0"/>
    <w:rsid w:val="00F779C4"/>
    <w:rsid w:val="00F80A4F"/>
    <w:rsid w:val="00F8207A"/>
    <w:rsid w:val="00F8233F"/>
    <w:rsid w:val="00F83223"/>
    <w:rsid w:val="00F845B7"/>
    <w:rsid w:val="00F86808"/>
    <w:rsid w:val="00F92396"/>
    <w:rsid w:val="00F92762"/>
    <w:rsid w:val="00F946A3"/>
    <w:rsid w:val="00F950A1"/>
    <w:rsid w:val="00F95B00"/>
    <w:rsid w:val="00F973CD"/>
    <w:rsid w:val="00FA4BF3"/>
    <w:rsid w:val="00FA61B6"/>
    <w:rsid w:val="00FA6714"/>
    <w:rsid w:val="00FA7525"/>
    <w:rsid w:val="00FB199B"/>
    <w:rsid w:val="00FB2577"/>
    <w:rsid w:val="00FB3C0B"/>
    <w:rsid w:val="00FB53B9"/>
    <w:rsid w:val="00FB5AA6"/>
    <w:rsid w:val="00FB621D"/>
    <w:rsid w:val="00FB6386"/>
    <w:rsid w:val="00FB7A47"/>
    <w:rsid w:val="00FC029C"/>
    <w:rsid w:val="00FC2E95"/>
    <w:rsid w:val="00FC2E98"/>
    <w:rsid w:val="00FC3798"/>
    <w:rsid w:val="00FC3FA5"/>
    <w:rsid w:val="00FC7145"/>
    <w:rsid w:val="00FC7D21"/>
    <w:rsid w:val="00FD04D1"/>
    <w:rsid w:val="00FD39C8"/>
    <w:rsid w:val="00FD5A19"/>
    <w:rsid w:val="00FD648B"/>
    <w:rsid w:val="00FE0706"/>
    <w:rsid w:val="00FE1C90"/>
    <w:rsid w:val="00FE3DC0"/>
    <w:rsid w:val="00FE4987"/>
    <w:rsid w:val="00FE68DD"/>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535</Words>
  <Characters>3052</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9</cp:revision>
  <dcterms:created xsi:type="dcterms:W3CDTF">2025-09-30T02:18:00Z</dcterms:created>
  <dcterms:modified xsi:type="dcterms:W3CDTF">2025-10-02T08:58:00Z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B1050ED47BB78EBC4AF019EA64CCAFD2EEF541DA1DD71635149AF8B272C1CE1FE0E715C66499277F4B34F9966E002B2FF66E32E04E80996B4351CF8222D7437D</vt:lpwstr>
  </property>
</Properties>
</file>